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2D" w:rsidRDefault="00412A2D" w:rsidP="00E86087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412A2D" w:rsidRPr="00E86087" w:rsidRDefault="00412A2D" w:rsidP="00E86087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412A2D" w:rsidRDefault="00412A2D" w:rsidP="00E86087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412A2D" w:rsidRPr="00506C56" w:rsidRDefault="00412A2D" w:rsidP="00506C56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506C56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506C56">
        <w:rPr>
          <w:sz w:val="28"/>
          <w:szCs w:val="28"/>
          <w:u w:val="single"/>
          <w:lang w:val="ru-RU"/>
        </w:rPr>
        <w:t>199</w:t>
      </w:r>
    </w:p>
    <w:p w:rsidR="00412A2D" w:rsidRPr="00506C56" w:rsidRDefault="00412A2D" w:rsidP="00E86087">
      <w:pPr>
        <w:pStyle w:val="BodyText"/>
        <w:rPr>
          <w:lang w:val="ru-RU"/>
        </w:rPr>
      </w:pPr>
    </w:p>
    <w:p w:rsidR="00412A2D" w:rsidRDefault="00412A2D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412A2D" w:rsidRDefault="00412A2D">
      <w:pPr>
        <w:ind w:left="13" w:right="153"/>
        <w:jc w:val="center"/>
        <w:rPr>
          <w:b/>
          <w:sz w:val="27"/>
        </w:rPr>
      </w:pPr>
      <w:r>
        <w:rPr>
          <w:b/>
          <w:color w:val="0C0C0C"/>
          <w:sz w:val="27"/>
        </w:rPr>
        <w:t>Видача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посвідчення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особи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з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інвалідністю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внаслідок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війни</w:t>
      </w:r>
      <w:bookmarkStart w:id="0" w:name="_GoBack"/>
      <w:bookmarkEnd w:id="0"/>
    </w:p>
    <w:p w:rsidR="00412A2D" w:rsidRDefault="00412A2D">
      <w:pPr>
        <w:pStyle w:val="BodyText"/>
        <w:spacing w:before="120"/>
        <w:ind w:left="141"/>
        <w:jc w:val="center"/>
        <w:rPr>
          <w:b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412A2D" w:rsidTr="00B64408">
        <w:trPr>
          <w:trHeight w:val="1021"/>
        </w:trPr>
        <w:tc>
          <w:tcPr>
            <w:tcW w:w="413" w:type="dxa"/>
          </w:tcPr>
          <w:p w:rsidR="00412A2D" w:rsidRPr="00B64408" w:rsidRDefault="00412A2D" w:rsidP="00B64408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B64408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B64408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412A2D" w:rsidRPr="00B64408" w:rsidRDefault="00412A2D" w:rsidP="00B64408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B64408">
              <w:rPr>
                <w:b/>
                <w:sz w:val="28"/>
                <w:szCs w:val="28"/>
              </w:rPr>
              <w:t>Етапи опрацювання звернення</w:t>
            </w:r>
            <w:r w:rsidRPr="00B64408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>про</w:t>
            </w:r>
            <w:r w:rsidRPr="00B64408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 xml:space="preserve">надання </w:t>
            </w:r>
            <w:r w:rsidRPr="00B64408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B64408">
              <w:rPr>
                <w:b/>
                <w:sz w:val="28"/>
                <w:szCs w:val="28"/>
              </w:rPr>
              <w:t>Відповідальна</w:t>
            </w:r>
            <w:r w:rsidRPr="00B64408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>посадова</w:t>
            </w:r>
            <w:r w:rsidRPr="00B64408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 xml:space="preserve">особа </w:t>
            </w:r>
            <w:r w:rsidRPr="00B64408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412A2D" w:rsidRPr="00B64408" w:rsidRDefault="00412A2D" w:rsidP="00B64408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B64408">
              <w:rPr>
                <w:b/>
                <w:sz w:val="28"/>
                <w:szCs w:val="28"/>
              </w:rPr>
              <w:t xml:space="preserve">надання </w:t>
            </w:r>
            <w:r w:rsidRPr="00B64408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B64408">
              <w:rPr>
                <w:b/>
                <w:sz w:val="28"/>
                <w:szCs w:val="28"/>
              </w:rPr>
              <w:t>Структурні підрозділи суб’єкта</w:t>
            </w:r>
            <w:r w:rsidRPr="00B64408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>надання</w:t>
            </w:r>
            <w:r w:rsidRPr="00B64408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412A2D" w:rsidRPr="00B64408" w:rsidRDefault="00412A2D" w:rsidP="00B64408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B64408">
              <w:rPr>
                <w:b/>
                <w:sz w:val="28"/>
                <w:szCs w:val="28"/>
              </w:rPr>
              <w:t>Строки виконання етапів</w:t>
            </w:r>
            <w:r w:rsidRPr="00B64408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412A2D" w:rsidTr="00B64408">
        <w:trPr>
          <w:trHeight w:val="839"/>
        </w:trPr>
        <w:tc>
          <w:tcPr>
            <w:tcW w:w="413" w:type="dxa"/>
            <w:vMerge w:val="restart"/>
            <w:vAlign w:val="center"/>
          </w:tcPr>
          <w:p w:rsidR="00412A2D" w:rsidRPr="00B64408" w:rsidRDefault="00412A2D" w:rsidP="00B64408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B64408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Адміністратор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центру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Центр надання адміністративних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У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день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 xml:space="preserve">звернення </w:t>
            </w:r>
            <w:r w:rsidRPr="00B64408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412A2D" w:rsidTr="00B64408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412A2D" w:rsidRPr="00B64408" w:rsidRDefault="00412A2D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412A2D" w:rsidRPr="00B64408" w:rsidRDefault="00412A2D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412A2D" w:rsidRPr="00B64408" w:rsidRDefault="00412A2D">
            <w:pPr>
              <w:rPr>
                <w:sz w:val="28"/>
                <w:szCs w:val="28"/>
              </w:rPr>
            </w:pPr>
          </w:p>
        </w:tc>
      </w:tr>
      <w:tr w:rsidR="00412A2D" w:rsidTr="00B64408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412A2D" w:rsidRPr="00B64408" w:rsidRDefault="00412A2D" w:rsidP="00B64408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B64408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Адміністратор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центру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Центр надання адміністративних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Не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пізніше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 xml:space="preserve">наступного робочого дня після </w:t>
            </w:r>
            <w:r w:rsidRPr="00B64408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412A2D" w:rsidTr="00B64408">
        <w:trPr>
          <w:trHeight w:val="1274"/>
        </w:trPr>
        <w:tc>
          <w:tcPr>
            <w:tcW w:w="413" w:type="dxa"/>
            <w:vAlign w:val="center"/>
          </w:tcPr>
          <w:p w:rsidR="00412A2D" w:rsidRPr="00B64408" w:rsidRDefault="00412A2D" w:rsidP="00B64408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B64408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B64408">
              <w:rPr>
                <w:spacing w:val="-1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 xml:space="preserve">надання </w:t>
            </w:r>
            <w:r w:rsidRPr="00B64408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Не пізніше 5 календарних днів з дня надходження заяви</w:t>
            </w:r>
            <w:r w:rsidRPr="00B64408">
              <w:rPr>
                <w:spacing w:val="-13"/>
                <w:sz w:val="28"/>
                <w:szCs w:val="28"/>
              </w:rPr>
              <w:t xml:space="preserve"> (якщо статус встановлено): 30 календарних днів (якщо статус не встановлено)</w:t>
            </w:r>
          </w:p>
        </w:tc>
      </w:tr>
      <w:tr w:rsidR="00412A2D" w:rsidTr="00B64408">
        <w:trPr>
          <w:trHeight w:val="1512"/>
        </w:trPr>
        <w:tc>
          <w:tcPr>
            <w:tcW w:w="413" w:type="dxa"/>
            <w:vAlign w:val="center"/>
          </w:tcPr>
          <w:p w:rsidR="00412A2D" w:rsidRPr="00B64408" w:rsidRDefault="00412A2D" w:rsidP="00B64408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Передача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результату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Протягом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одного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412A2D" w:rsidTr="00B64408">
        <w:trPr>
          <w:trHeight w:val="1512"/>
        </w:trPr>
        <w:tc>
          <w:tcPr>
            <w:tcW w:w="413" w:type="dxa"/>
            <w:vAlign w:val="center"/>
          </w:tcPr>
          <w:p w:rsidR="00412A2D" w:rsidRPr="00B64408" w:rsidRDefault="00412A2D" w:rsidP="00B64408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Направлення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412A2D" w:rsidRPr="00B64408" w:rsidRDefault="00412A2D" w:rsidP="00B64408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Адміністратор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центру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412A2D" w:rsidRPr="00B64408" w:rsidRDefault="00412A2D" w:rsidP="00B64408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Центр надання адміністративних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412A2D" w:rsidRPr="00B64408" w:rsidRDefault="00412A2D" w:rsidP="00B64408">
            <w:pPr>
              <w:pStyle w:val="TableParagraph"/>
              <w:ind w:left="370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В</w:t>
            </w:r>
            <w:r w:rsidRPr="00B64408">
              <w:rPr>
                <w:spacing w:val="-5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одноденний</w:t>
            </w:r>
            <w:r w:rsidRPr="00B64408">
              <w:rPr>
                <w:spacing w:val="-5"/>
                <w:sz w:val="28"/>
                <w:szCs w:val="28"/>
              </w:rPr>
              <w:t xml:space="preserve"> </w:t>
            </w:r>
            <w:r w:rsidRPr="00B64408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412A2D" w:rsidTr="00B64408">
        <w:trPr>
          <w:trHeight w:val="818"/>
        </w:trPr>
        <w:tc>
          <w:tcPr>
            <w:tcW w:w="413" w:type="dxa"/>
            <w:vMerge w:val="restart"/>
            <w:vAlign w:val="center"/>
          </w:tcPr>
          <w:p w:rsidR="00412A2D" w:rsidRPr="00B64408" w:rsidRDefault="00412A2D" w:rsidP="00B64408">
            <w:pPr>
              <w:pStyle w:val="TableParagraph"/>
              <w:jc w:val="center"/>
              <w:rPr>
                <w:sz w:val="28"/>
                <w:szCs w:val="28"/>
              </w:rPr>
            </w:pPr>
            <w:r w:rsidRPr="00B64408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Видача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Адміністратор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центру</w:t>
            </w:r>
            <w:r w:rsidRPr="00B64408">
              <w:rPr>
                <w:spacing w:val="-17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Центр надання адміністративних</w:t>
            </w:r>
            <w:r w:rsidRPr="00B64408">
              <w:rPr>
                <w:spacing w:val="-18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У</w:t>
            </w:r>
            <w:r w:rsidRPr="00B64408">
              <w:rPr>
                <w:spacing w:val="-1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день</w:t>
            </w:r>
            <w:r w:rsidRPr="00B64408">
              <w:rPr>
                <w:spacing w:val="-2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звернення</w:t>
            </w:r>
            <w:r w:rsidRPr="00B64408">
              <w:rPr>
                <w:spacing w:val="-1"/>
                <w:sz w:val="28"/>
                <w:szCs w:val="28"/>
              </w:rPr>
              <w:t xml:space="preserve"> </w:t>
            </w:r>
            <w:r w:rsidRPr="00B64408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412A2D" w:rsidTr="00B64408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412A2D" w:rsidRPr="00B64408" w:rsidRDefault="00412A2D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412A2D" w:rsidRPr="00B64408" w:rsidRDefault="00412A2D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A2D" w:rsidRPr="00B64408" w:rsidRDefault="00412A2D" w:rsidP="00B64408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412A2D" w:rsidRPr="00B64408" w:rsidRDefault="00412A2D">
            <w:pPr>
              <w:rPr>
                <w:sz w:val="28"/>
                <w:szCs w:val="28"/>
              </w:rPr>
            </w:pPr>
          </w:p>
        </w:tc>
      </w:tr>
      <w:tr w:rsidR="00412A2D" w:rsidTr="00B64408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412A2D" w:rsidRPr="00B64408" w:rsidRDefault="00412A2D" w:rsidP="00B64408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B64408">
              <w:rPr>
                <w:b/>
                <w:sz w:val="28"/>
                <w:szCs w:val="28"/>
              </w:rPr>
              <w:t>Оскарження</w:t>
            </w:r>
            <w:r w:rsidRPr="00B6440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>результату</w:t>
            </w:r>
            <w:r w:rsidRPr="00B6440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B64408">
              <w:rPr>
                <w:b/>
                <w:sz w:val="28"/>
                <w:szCs w:val="28"/>
              </w:rPr>
              <w:t xml:space="preserve">надання </w:t>
            </w:r>
            <w:r w:rsidRPr="00B64408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412A2D" w:rsidTr="00B64408">
        <w:trPr>
          <w:trHeight w:val="1230"/>
        </w:trPr>
        <w:tc>
          <w:tcPr>
            <w:tcW w:w="15158" w:type="dxa"/>
            <w:gridSpan w:val="5"/>
          </w:tcPr>
          <w:p w:rsidR="00412A2D" w:rsidRPr="00B64408" w:rsidRDefault="00412A2D" w:rsidP="00B64408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B64408">
              <w:rPr>
                <w:sz w:val="28"/>
                <w:szCs w:val="28"/>
              </w:rPr>
              <w:t>Дії</w:t>
            </w:r>
            <w:r w:rsidRPr="00B64408">
              <w:rPr>
                <w:spacing w:val="-3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або</w:t>
            </w:r>
            <w:r w:rsidRPr="00B64408">
              <w:rPr>
                <w:spacing w:val="-3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бездіяльність</w:t>
            </w:r>
            <w:r w:rsidRPr="00B64408">
              <w:rPr>
                <w:spacing w:val="-4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адміністратора</w:t>
            </w:r>
            <w:r w:rsidRPr="00B64408">
              <w:rPr>
                <w:spacing w:val="-4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центру</w:t>
            </w:r>
            <w:r w:rsidRPr="00B64408">
              <w:rPr>
                <w:spacing w:val="-3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надання</w:t>
            </w:r>
            <w:r w:rsidRPr="00B64408">
              <w:rPr>
                <w:spacing w:val="-3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адміністративних</w:t>
            </w:r>
            <w:r w:rsidRPr="00B64408">
              <w:rPr>
                <w:spacing w:val="-3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послуг</w:t>
            </w:r>
            <w:r w:rsidRPr="00B64408">
              <w:rPr>
                <w:spacing w:val="-4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та/або</w:t>
            </w:r>
            <w:r w:rsidRPr="00B64408">
              <w:rPr>
                <w:spacing w:val="-3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посадової</w:t>
            </w:r>
            <w:r w:rsidRPr="00B64408">
              <w:rPr>
                <w:spacing w:val="-4"/>
                <w:sz w:val="28"/>
                <w:szCs w:val="28"/>
              </w:rPr>
              <w:t xml:space="preserve"> </w:t>
            </w:r>
            <w:r w:rsidRPr="00B64408">
              <w:rPr>
                <w:sz w:val="28"/>
                <w:szCs w:val="28"/>
              </w:rPr>
              <w:t>особи</w:t>
            </w:r>
            <w:r w:rsidRPr="00B64408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B64408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412A2D" w:rsidRDefault="00412A2D">
      <w:pPr>
        <w:pStyle w:val="TableParagraph"/>
        <w:rPr>
          <w:sz w:val="28"/>
          <w:szCs w:val="28"/>
        </w:rPr>
      </w:pPr>
    </w:p>
    <w:sectPr w:rsidR="00412A2D" w:rsidSect="00E86087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A2D" w:rsidRDefault="00412A2D" w:rsidP="00406FC0">
      <w:r>
        <w:separator/>
      </w:r>
    </w:p>
  </w:endnote>
  <w:endnote w:type="continuationSeparator" w:id="0">
    <w:p w:rsidR="00412A2D" w:rsidRDefault="00412A2D" w:rsidP="00406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A2D" w:rsidRDefault="00412A2D" w:rsidP="003D5A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2A2D" w:rsidRDefault="00412A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A2D" w:rsidRDefault="00412A2D" w:rsidP="003D5A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12A2D" w:rsidRDefault="00412A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A2D" w:rsidRDefault="00412A2D" w:rsidP="00406FC0">
      <w:r>
        <w:separator/>
      </w:r>
    </w:p>
  </w:footnote>
  <w:footnote w:type="continuationSeparator" w:id="0">
    <w:p w:rsidR="00412A2D" w:rsidRDefault="00412A2D" w:rsidP="00406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A2D" w:rsidRDefault="00412A2D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style="mso-next-textbox:#Textbox 1" inset="0,0,0,0">
            <w:txbxContent>
              <w:p w:rsidR="00412A2D" w:rsidRPr="00E86087" w:rsidRDefault="00412A2D" w:rsidP="00E86087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65526"/>
    <w:rsid w:val="00166E03"/>
    <w:rsid w:val="00206720"/>
    <w:rsid w:val="00211A44"/>
    <w:rsid w:val="00291632"/>
    <w:rsid w:val="00306C2E"/>
    <w:rsid w:val="003163D1"/>
    <w:rsid w:val="003D5A65"/>
    <w:rsid w:val="00406FC0"/>
    <w:rsid w:val="00412A2D"/>
    <w:rsid w:val="00427C8B"/>
    <w:rsid w:val="00506C56"/>
    <w:rsid w:val="00591341"/>
    <w:rsid w:val="006417C8"/>
    <w:rsid w:val="00777168"/>
    <w:rsid w:val="00826187"/>
    <w:rsid w:val="00945EF1"/>
    <w:rsid w:val="00947FAE"/>
    <w:rsid w:val="009513AB"/>
    <w:rsid w:val="009B5304"/>
    <w:rsid w:val="009B72FA"/>
    <w:rsid w:val="00AA5D9C"/>
    <w:rsid w:val="00B64408"/>
    <w:rsid w:val="00B7000B"/>
    <w:rsid w:val="00C2410B"/>
    <w:rsid w:val="00C7793F"/>
    <w:rsid w:val="00E279E3"/>
    <w:rsid w:val="00E86087"/>
    <w:rsid w:val="00FF3317"/>
    <w:rsid w:val="1F956DCA"/>
    <w:rsid w:val="4BD3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FC0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06FC0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406FC0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406FC0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406FC0"/>
  </w:style>
  <w:style w:type="paragraph" w:customStyle="1" w:styleId="TableParagraph">
    <w:name w:val="Table Paragraph"/>
    <w:basedOn w:val="Normal"/>
    <w:uiPriority w:val="99"/>
    <w:rsid w:val="00406FC0"/>
  </w:style>
  <w:style w:type="paragraph" w:styleId="Header">
    <w:name w:val="header"/>
    <w:basedOn w:val="Normal"/>
    <w:link w:val="HeaderChar"/>
    <w:uiPriority w:val="99"/>
    <w:semiHidden/>
    <w:rsid w:val="0029163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163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29163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1632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E8608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327</Words>
  <Characters>1866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2025-12-11T08:13:00Z</dcterms:created>
  <dcterms:modified xsi:type="dcterms:W3CDTF">2025-12-18T13:03:00Z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ECC713210EBC4F4C93E833B69FC38EC8_12</vt:lpwstr>
  </property>
</Properties>
</file>